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GESAMT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Gesam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Gesam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